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C7CB8">
        <w:rPr>
          <w:rFonts w:cs="Arial"/>
          <w:b/>
          <w:caps/>
          <w:sz w:val="28"/>
          <w:szCs w:val="28"/>
        </w:rPr>
        <w:t>1371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70CC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70CC7">
              <w:rPr>
                <w:rFonts w:cs="Arial"/>
                <w:sz w:val="20"/>
                <w:szCs w:val="20"/>
              </w:rPr>
              <w:t xml:space="preserve">Solicita capina em toda a extensão da área que abriga a Pista de Bicicross Luciano Bruni, localizada entre a Avenida Pedra Santa e a Rua dos </w:t>
            </w:r>
            <w:proofErr w:type="spellStart"/>
            <w:r w:rsidRPr="00D70CC7">
              <w:rPr>
                <w:rFonts w:cs="Arial"/>
                <w:sz w:val="20"/>
                <w:szCs w:val="20"/>
              </w:rPr>
              <w:t>Ibiscos</w:t>
            </w:r>
            <w:proofErr w:type="spellEnd"/>
            <w:r w:rsidRPr="00D70CC7">
              <w:rPr>
                <w:rFonts w:cs="Arial"/>
                <w:sz w:val="20"/>
                <w:szCs w:val="20"/>
              </w:rPr>
              <w:t>, no Parque Santo Antonio.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70CC7" w:rsidRPr="00D70CC7">
        <w:rPr>
          <w:rFonts w:cs="Arial"/>
        </w:rPr>
        <w:t xml:space="preserve">à execução dos serviços de capina em toda a extensão da área que abriga a Pista de Bicicross Luciano Bruni, localizada entre a Avenida Pedra Santa e a Rua dos </w:t>
      </w:r>
      <w:proofErr w:type="spellStart"/>
      <w:r w:rsidR="00D70CC7" w:rsidRPr="00D70CC7">
        <w:rPr>
          <w:rFonts w:cs="Arial"/>
        </w:rPr>
        <w:t>Ibiscos</w:t>
      </w:r>
      <w:proofErr w:type="spellEnd"/>
      <w:r w:rsidR="00D70CC7" w:rsidRPr="00D70CC7">
        <w:rPr>
          <w:rFonts w:cs="Arial"/>
        </w:rPr>
        <w:t>, no Parque Santo Antonio.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CC7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70CC7">
        <w:rPr>
          <w:rFonts w:cs="Arial"/>
        </w:rPr>
        <w:t>19 de maio de 2021.</w:t>
      </w:r>
    </w:p>
    <w:p w:rsidR="00D70CC7" w:rsidRDefault="00D70CC7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70CC7" w:rsidRDefault="00D70CC7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70CC7" w:rsidRPr="005D429C" w:rsidRDefault="00D70CC7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D70CC7" w:rsidRPr="00F17248" w:rsidRDefault="00D70CC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D70CC7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7EE" w:rsidRDefault="00C437EE">
      <w:r>
        <w:separator/>
      </w:r>
    </w:p>
  </w:endnote>
  <w:endnote w:type="continuationSeparator" w:id="0">
    <w:p w:rsidR="00C437EE" w:rsidRDefault="00C4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7EE" w:rsidRDefault="00C437EE">
      <w:r>
        <w:separator/>
      </w:r>
    </w:p>
  </w:footnote>
  <w:footnote w:type="continuationSeparator" w:id="0">
    <w:p w:rsidR="00C437EE" w:rsidRDefault="00C43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94AB6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7CB8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94AB6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37EE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CC7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C1754-DD0F-4767-BCF2-67A04C7CA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2021-05-17T17:33:00Z</cp:lastPrinted>
  <dcterms:created xsi:type="dcterms:W3CDTF">2021-05-17T17:33:00Z</dcterms:created>
  <dcterms:modified xsi:type="dcterms:W3CDTF">2021-05-17T17:33:00Z</dcterms:modified>
</cp:coreProperties>
</file>